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AC5594" w14:textId="77777777" w:rsidR="0038752F" w:rsidRDefault="0038752F" w:rsidP="0038752F">
      <w:pPr>
        <w:pStyle w:val="NoSpacing"/>
      </w:pPr>
      <w:r>
        <w:rPr>
          <w:u w:val="single"/>
        </w:rPr>
        <w:t>Thomas WHYTE</w:t>
      </w:r>
      <w:r>
        <w:t xml:space="preserve">       </w:t>
      </w:r>
      <w:r>
        <w:t>(fl.1415)</w:t>
      </w:r>
    </w:p>
    <w:p w14:paraId="6C5BC0D1" w14:textId="77777777" w:rsidR="0038752F" w:rsidRDefault="0038752F" w:rsidP="0038752F">
      <w:pPr>
        <w:pStyle w:val="NoSpacing"/>
      </w:pPr>
      <w:r>
        <w:t xml:space="preserve">Vicar of </w:t>
      </w:r>
      <w:proofErr w:type="spellStart"/>
      <w:r>
        <w:t>St.Mary’s</w:t>
      </w:r>
      <w:proofErr w:type="spellEnd"/>
      <w:r>
        <w:t xml:space="preserve"> Church, Foy, Herefordshire.</w:t>
      </w:r>
    </w:p>
    <w:p w14:paraId="1700F8A8" w14:textId="77777777" w:rsidR="0038752F" w:rsidRDefault="0038752F" w:rsidP="0038752F">
      <w:pPr>
        <w:pStyle w:val="NoSpacing"/>
      </w:pPr>
    </w:p>
    <w:p w14:paraId="1B4FF9B5" w14:textId="77777777" w:rsidR="0038752F" w:rsidRDefault="0038752F" w:rsidP="0038752F">
      <w:pPr>
        <w:pStyle w:val="NoSpacing"/>
      </w:pPr>
    </w:p>
    <w:p w14:paraId="662B62D4" w14:textId="56E0F999" w:rsidR="0038752F" w:rsidRDefault="0038752F" w:rsidP="0038752F">
      <w:pPr>
        <w:pStyle w:val="NoSpacing"/>
      </w:pPr>
      <w:r>
        <w:t>24 Sep.</w:t>
      </w:r>
      <w:r>
        <w:t>1415</w:t>
      </w:r>
      <w:r>
        <w:tab/>
        <w:t xml:space="preserve">He </w:t>
      </w:r>
      <w:r>
        <w:t>became Vicar.</w:t>
      </w:r>
      <w:bookmarkStart w:id="0" w:name="_GoBack"/>
      <w:bookmarkEnd w:id="0"/>
    </w:p>
    <w:p w14:paraId="297B4332" w14:textId="77777777" w:rsidR="0038752F" w:rsidRDefault="0038752F" w:rsidP="0038752F">
      <w:pPr>
        <w:pStyle w:val="NoSpacing"/>
      </w:pPr>
      <w:r>
        <w:tab/>
      </w:r>
      <w:r>
        <w:tab/>
        <w:t>(</w:t>
      </w:r>
      <w:hyperlink r:id="rId6" w:history="1">
        <w:r w:rsidRPr="00656E0A">
          <w:rPr>
            <w:rStyle w:val="Hyperlink"/>
          </w:rPr>
          <w:t>http://www.melocki.org.uk/diocese/Foy.html</w:t>
        </w:r>
      </w:hyperlink>
      <w:r>
        <w:t>)</w:t>
      </w:r>
    </w:p>
    <w:p w14:paraId="78CDA961" w14:textId="77777777" w:rsidR="0038752F" w:rsidRDefault="0038752F" w:rsidP="0038752F">
      <w:pPr>
        <w:pStyle w:val="NoSpacing"/>
      </w:pPr>
    </w:p>
    <w:p w14:paraId="04E7F4BD" w14:textId="77777777" w:rsidR="0038752F" w:rsidRDefault="0038752F" w:rsidP="0038752F">
      <w:pPr>
        <w:pStyle w:val="NoSpacing"/>
      </w:pPr>
    </w:p>
    <w:p w14:paraId="51A4ABEF" w14:textId="77777777" w:rsidR="0038752F" w:rsidRPr="0072333E" w:rsidRDefault="0038752F" w:rsidP="0038752F">
      <w:pPr>
        <w:pStyle w:val="NoSpacing"/>
      </w:pPr>
      <w:r>
        <w:t>16 October 2019</w:t>
      </w:r>
    </w:p>
    <w:p w14:paraId="4E114CF1" w14:textId="0E6D6AF1" w:rsidR="006B2F86" w:rsidRPr="0038752F" w:rsidRDefault="0038752F" w:rsidP="00E71FC3">
      <w:pPr>
        <w:pStyle w:val="NoSpacing"/>
      </w:pPr>
    </w:p>
    <w:sectPr w:rsidR="006B2F86" w:rsidRPr="0038752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02A72" w14:textId="77777777" w:rsidR="0038752F" w:rsidRDefault="0038752F" w:rsidP="00E71FC3">
      <w:pPr>
        <w:spacing w:after="0" w:line="240" w:lineRule="auto"/>
      </w:pPr>
      <w:r>
        <w:separator/>
      </w:r>
    </w:p>
  </w:endnote>
  <w:endnote w:type="continuationSeparator" w:id="0">
    <w:p w14:paraId="58F68D06" w14:textId="77777777" w:rsidR="0038752F" w:rsidRDefault="003875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5F1C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1859B" w14:textId="77777777" w:rsidR="0038752F" w:rsidRDefault="0038752F" w:rsidP="00E71FC3">
      <w:pPr>
        <w:spacing w:after="0" w:line="240" w:lineRule="auto"/>
      </w:pPr>
      <w:r>
        <w:separator/>
      </w:r>
    </w:p>
  </w:footnote>
  <w:footnote w:type="continuationSeparator" w:id="0">
    <w:p w14:paraId="48A1FE82" w14:textId="77777777" w:rsidR="0038752F" w:rsidRDefault="003875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52F"/>
    <w:rsid w:val="001A7C09"/>
    <w:rsid w:val="0038752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DFBAA"/>
  <w15:chartTrackingRefBased/>
  <w15:docId w15:val="{65AB9785-D0EC-4934-AD14-C06BD3D8B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875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Foy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2019-10-16T16:27:00Z</dcterms:created>
  <dcterms:modified xsi:type="dcterms:W3CDTF">2019-10-16T16:28:00Z</dcterms:modified>
</cp:coreProperties>
</file>